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6cda69" w14:textId="76cda69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AF6D41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92C8D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AF6D4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AF6D4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</w:rPr>
            <w:t>Obala dr. Franje Tuđmana 2</w:t>
          </w:r>
        </w:sdtContent>
      </w:sdt>
      <w:r w:rsidRPr="006C43C5" w:rsidR="00AE649C">
        <w:t xml:space="preserve"> </w:t>
      </w:r>
    </w:p>
    <w:p w:rsidR="001A12B4" w:rsidP="001A12B4" w:rsidRDefault="00AF6D4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B715DB" w:rsidR="001A12B4" w:rsidP="00B715DB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B715DB" w:rsidR="001A12B4" w:rsidP="00B715DB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Pp Ikp-458/2020-3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92C8D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AF6D41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92C8D" w:rsidR="00884F47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 xml:space="preserve">  Bernard Jugovac, OIB 78802593683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2C8D" w:rsidR="00884F47">
            <w:rPr>
              <w:rStyle w:val="eSPISCCParagraphDefaultFont"/>
              <w:rFonts w:eastAsiaTheme="minorHAnsi"/>
            </w:rPr>
            <w:t>članka 54</w:t>
          </w:r>
          <w:r w:rsidRPr="00F92C8D" w:rsidR="00B715DB">
            <w:rPr>
              <w:rStyle w:val="eSPISCCParagraphDefaultFont"/>
              <w:rFonts w:eastAsiaTheme="minorHAnsi"/>
            </w:rPr>
            <w:t>.</w:t>
          </w:r>
          <w:r w:rsidRPr="00F92C8D" w:rsidR="00884F47">
            <w:rPr>
              <w:rStyle w:val="eSPISCCParagraphDefaultFont"/>
              <w:rFonts w:eastAsiaTheme="minorHAnsi"/>
            </w:rPr>
            <w:t xml:space="preserve">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Zakon</w:t>
          </w:r>
          <w:r w:rsidRPr="00F92C8D" w:rsidR="00B950CF">
            <w:rPr>
              <w:rStyle w:val="eSPISCCParagraphDefaultFont"/>
              <w:rFonts w:eastAsiaTheme="minorHAnsi"/>
            </w:rPr>
            <w:t>a</w:t>
          </w:r>
          <w:r w:rsidRPr="00F92C8D" w:rsidR="00B715DB">
            <w:rPr>
              <w:rStyle w:val="eSPISCCParagraphDefaultFont"/>
              <w:rFonts w:eastAsiaTheme="minorHAnsi"/>
            </w:rPr>
            <w:t xml:space="preserve"> o suzbijanju zlouporabe droga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19. lipnja 2024.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884F47" w:rsidR="00A76642" w:rsidP="00884F47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107/07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user.object.tekst"/>
          <w:tag w:val="user.object.tekst"/>
          <w:id w:val="445129862"/>
          <w:lock w:val="sdtLocked"/>
          <w:placeholder>
            <w:docPart w:val="5B3CDC6D81B14DDCB5F6D752E90D0FA3"/>
          </w:placeholder>
          <w:showingPlcHdr/>
          <w:dataBinding w:xpath="/icms/DomainObject.Barcode/derivirana_varijabla[@naziv='user.object.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Pr="00F92C8D" w:rsidR="002A712A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Bernard Jugovac, OIB 78802593683">
            <w:listItem w:displayText="Bernard Jugovac, OIB 78802593683" w:value="Bernard Jugovac, OIB 78802593683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Bernard Jugovac, OIB 78802593683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Bernard Jugovac, Frankopanska 27, 51260 Crikvenica">
            <w:listItem w:displayText="Bernard Jugovac, Frankopanska 27, 51260 Crikvenica" w:value="Bernard Jugovac, Frankopanska 27, 51260 Crikvenic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B</w:t>
          </w:r>
          <w:r w:rsidRPr="00F92C8D" w:rsidR="00F92C8D">
            <w:rPr>
              <w:rStyle w:val="eSPISCCParagraphDefaultFont"/>
              <w:rFonts w:eastAsiaTheme="minorHAnsi"/>
            </w:rPr>
            <w:t>ernard Jugovac, Frankopanska 27</w:t>
          </w:r>
          <w:r w:rsidRPr="00F92C8D" w:rsidR="00B715DB">
            <w:rPr>
              <w:rStyle w:val="eSPISCCParagraphDefaultFont"/>
              <w:rFonts w:eastAsiaTheme="minorHAnsi"/>
            </w:rPr>
            <w:t>, 51260 Crikvenica</w:t>
          </w:r>
        </w:sdtContent>
      </w:sdt>
      <w:r w:rsidR="00B715DB">
        <w:rPr>
          <w:rFonts w:eastAsia="Times New Roman" w:cs="Times New Roman"/>
        </w:rPr>
        <w:t>, zbog prekršaja iz</w:t>
      </w:r>
      <w:r w:rsidR="002A712A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članka 54. stavka 3</w:t>
          </w:r>
        </w:sdtContent>
      </w:sdt>
      <w:r w:rsidR="00884F47">
        <w:rPr>
          <w:rFonts w:eastAsia="Times New Roman" w:cs="Times New Roman"/>
        </w:rPr>
        <w:t>.</w:t>
      </w:r>
      <w:r w:rsidR="00900794">
        <w:rPr>
          <w:rFonts w:eastAsia="Times New Roman" w:cs="Times New Roman"/>
        </w:rPr>
        <w:t xml:space="preserve"> 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</w:rPr>
            <w:t>Općinski sud u Crikvenici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</w:rPr>
            <w:t>Pp J-538/2019-6 donesena 28.02.2019.</w:t>
          </w:r>
        </w:sdtContent>
      </w:sdt>
      <w:r w:rsidR="00B950CF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04-18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</w:rPr>
            <w:t>18.04.2019.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92C8D" w:rsidR="00B715DB">
            <w:rPr>
              <w:rStyle w:val="eSPISCCParagraphDefaultFont"/>
            </w:rPr>
            <w:t>Bernard Jugovac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showingPlcHdr/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Pr="00F92C8D" w:rsidR="002A712A">
            <w:rPr>
              <w:rStyle w:val="Tekstrezerviranogmjesta"/>
            </w:rPr>
            <w:t>.._.._.._.._.._.._.._..</w:t>
          </w:r>
        </w:sdtContent>
      </w:sdt>
    </w:p>
    <w:p w:rsidRPr="00884F47" w:rsidR="002A712A" w:rsidP="00884F47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1A12B4" w:rsidR="001A12B4" w:rsidP="00261C9B" w:rsidRDefault="00261C9B">
      <w:pPr>
        <w:rPr>
          <w:rFonts w:eastAsia="Times New Roman"/>
          <w:lang w:eastAsia="hr-HR"/>
        </w:rPr>
      </w:pPr>
      <w:r>
        <w:rPr>
          <w:rFonts w:eastAsia="Times New Roman" w:cs="Arial"/>
          <w:lang w:eastAsia="hr-HR"/>
        </w:rPr>
        <w:t xml:space="preserve">                                                 </w:t>
      </w:r>
      <w:r w:rsidRPr="001A12B4" w:rsid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2C8D" w:rsidR="00B950CF">
            <w:rPr>
              <w:rStyle w:val="eSPISCCParagraphDefaultFont"/>
              <w:rFonts w:eastAsiaTheme="minorHAnsi"/>
            </w:rPr>
            <w:t>Senju</w:t>
          </w:r>
        </w:sdtContent>
      </w:sdt>
      <w:r w:rsidRPr="001A12B4" w:rsid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19. lipnja 2024.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2960"/>
        <w:gridCol w:w="3036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40829" w:rsidRDefault="00AF6D4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92C8D" w:rsidR="00F92C8D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AF6D4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92C8D" w:rsidR="00B715DB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92C8D" w:rsidR="00B715DB">
            <w:rPr>
              <w:rStyle w:val="eSPISCCParagraphDefaultFont"/>
              <w:rFonts w:eastAsiaTheme="minorHAnsi"/>
            </w:rPr>
            <w:t>Bernard Jugovac, Frankopanska 27 , 51260 Crikvenica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 A&#10;,51260 Crikvenica" w:value="Općinski sud u Crikvenici, OIB 74084245037, Kralja Tomislava 85 A&#10;,51260 Crikvenica"/>
            <w:listItem w:displayText="Valentina Uković, OIB 87639571963, Stara cesta 2&#10;,53270 Senj" w:value="Valentina Uković, OIB 87639571963, Stara cesta 2&#10;,53270 Senj"/>
            <w:listItem w:displayText="Policijska Postaja Crikvenica, Kralja Tomislava 85 A&#10;,51260 Crikvenica" w:value="Policijska Postaja Crikvenica, Kralja Tomislava 85 A&#10;,51260 Crikvenica"/>
          </w:comboBox>
        </w:sdtPr>
        <w:sdtEndPr>
          <w:rPr>
            <w:rStyle w:val="eSPISCCParagraphDefaultFont"/>
          </w:rPr>
        </w:sdtEndPr>
        <w:sdtContent>
          <w:r w:rsidRPr="00F92C8D" w:rsidR="00261C9B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261C9B">
        <w:rPr>
          <w:rFonts w:cs="Times New Roman"/>
        </w:rPr>
        <w:t>br</w:t>
      </w:r>
      <w:r w:rsidR="00684329">
        <w:rPr>
          <w:rFonts w:cs="Times New Roman"/>
        </w:rPr>
        <w:t>. 511-09</w:t>
      </w:r>
      <w:r w:rsidR="00F92C8D">
        <w:rPr>
          <w:rFonts w:cs="Times New Roman"/>
        </w:rPr>
        <w:t>-27-6-527-517/2018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6D41" w:rsidP="00537B78" w:rsidRDefault="00AF6D41">
      <w:r>
        <w:separator/>
      </w:r>
    </w:p>
  </w:endnote>
  <w:endnote w:type="continuationSeparator" w:id="0">
    <w:p w:rsidR="00AF6D41" w:rsidP="00537B78" w:rsidRDefault="00AF6D4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C8D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6D41" w:rsidP="00537B78" w:rsidRDefault="00AF6D41">
      <w:r>
        <w:separator/>
      </w:r>
    </w:p>
  </w:footnote>
  <w:footnote w:type="continuationSeparator" w:id="0">
    <w:p w:rsidR="00AF6D41" w:rsidP="00537B78" w:rsidRDefault="00AF6D4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92C8D" w:rsidR="00B715DB">
          <w:rPr>
            <w:rStyle w:val="eSPISCCParagraphDefaultFont"/>
          </w:rPr>
          <w:t>Pp Ikp-458/2020-3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1C9B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4329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F47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794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6D41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5DB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0CF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2C8D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AD14B54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B3CDC6D81B14DDCB5F6D752E90D0F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8640A-F007-43A1-8032-EA38FC8EEB92}"/>
      </w:docPartPr>
      <w:docPartBody>
        <w:p w:rsidR="002764F0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2764F0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2764F0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2764F0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2764F0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764F0"/>
    <w:rsid w:val="002A001D"/>
    <w:rsid w:val="002A4089"/>
    <w:rsid w:val="002A65B4"/>
    <w:rsid w:val="002B7767"/>
    <w:rsid w:val="0030409E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6E1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lipnja 2024.</izvorni_sadrzaj>
    <derivirana_varijabla naziv="DomainObject.DatumDonosenjaOdluke_1">19. lipnja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Ikp-458/2020-3</izvorni_sadrzaj>
    <derivirana_varijabla naziv="DomainObject.Oznaka_1">Pp Ikp-458/2020-3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2020.</izvorni_sadrzaj>
    <derivirana_varijabla naziv="DomainObject.Predmet.DatumOsnivanja_1">13.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Ikp-458/2020</izvorni_sadrzaj>
    <derivirana_varijabla naziv="DomainObject.Predmet.OznakaBroj_1">Pp Ikp-458/2020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J-538/2019], JCMS stara oznaka predmeta=[], </izvorni_sadrzaj>
    <derivirana_varijabla naziv="DomainObject.Predmet.PrimjedbaSuca_1">oznaka JCMS vezanog predmeta=[Pp J-538/2019],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Bernard Jugovac</izvorni_sadrzaj>
    <derivirana_varijabla naziv="DomainObject.Predmet.ProtustrankaFormated_1">  Bernard Jugovac</derivirana_varijabla>
  </DomainObject.Predmet.ProtustrankaFormated>
  <DomainObject.Predmet.ProtustrankaFormatedOIB>
    <izvorni_sadrzaj>  Bernard Jugovac, OIB 78802593683</izvorni_sadrzaj>
    <derivirana_varijabla naziv="DomainObject.Predmet.ProtustrankaFormatedOIB_1">  Bernard Jugovac, OIB 78802593683</derivirana_varijabla>
  </DomainObject.Predmet.ProtustrankaFormatedOIB>
  <DomainObject.Predmet.ProtustrankaFormatedWithAdress>
    <izvorni_sadrzaj> Bernard Jugovac, Frankopanska 27 
, 51260 Crikvenica</izvorni_sadrzaj>
    <derivirana_varijabla naziv="DomainObject.Predmet.ProtustrankaFormatedWithAdress_1"> Bernard Jugovac, Frankopanska 27 
, 51260 Crikvenica</derivirana_varijabla>
  </DomainObject.Predmet.ProtustrankaFormatedWithAdress>
  <DomainObject.Predmet.ProtustrankaFormatedWithAdressOIB>
    <izvorni_sadrzaj> Bernard Jugovac, OIB 78802593683, Frankopanska 27 
, 51260 Crikvenica</izvorni_sadrzaj>
    <derivirana_varijabla naziv="DomainObject.Predmet.ProtustrankaFormatedWithAdressOIB_1"> Bernard Jugovac, OIB 78802593683, Frankopanska 27 
, 51260 Crikvenica</derivirana_varijabla>
  </DomainObject.Predmet.ProtustrankaFormatedWithAdressOIB>
  <DomainObject.Predmet.ProtustrankaWithAdress>
    <izvorni_sadrzaj>Bernard Jugovac Frankopanska 27 
, 51260 Crikvenica</izvorni_sadrzaj>
    <derivirana_varijabla naziv="DomainObject.Predmet.ProtustrankaWithAdress_1">Bernard Jugovac Frankopanska 27 
, 51260 Crikvenica</derivirana_varijabla>
  </DomainObject.Predmet.ProtustrankaWithAdress>
  <DomainObject.Predmet.ProtustrankaWithAdressOIB>
    <izvorni_sadrzaj>Bernard Jugovac, OIB 78802593683, Frankopanska 27 
, 51260 Crikvenica</izvorni_sadrzaj>
    <derivirana_varijabla naziv="DomainObject.Predmet.ProtustrankaWithAdressOIB_1">Bernard Jugovac, OIB 78802593683, Frankopanska 27 
, 51260 Crikvenica</derivirana_varijabla>
  </DomainObject.Predmet.ProtustrankaWithAdressOIB>
  <DomainObject.Predmet.ProtustrankaNazivFormated>
    <izvorni_sadrzaj>Bernard Jugovac</izvorni_sadrzaj>
    <derivirana_varijabla naziv="DomainObject.Predmet.ProtustrankaNazivFormated_1">Bernard Jugovac</derivirana_varijabla>
    <derivirana_varijabla naziv="Padez">Bernard Jugovac</derivirana_varijabla>
  </DomainObject.Predmet.ProtustrankaNazivFormated>
  <DomainObject.Predmet.ProtustrankaNazivFormatedOIB>
    <izvorni_sadrzaj>Bernard Jugovac, OIB 78802593683</izvorni_sadrzaj>
    <derivirana_varijabla naziv="DomainObject.Predmet.ProtustrankaNazivFormatedOIB_1">Bernard Jugovac, OIB 78802593683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 </izvorni_sadrzaj>
    <derivirana_varijabla naziv="DomainObject.Predmet.Referada.Prostorija.Naziv_1">Soba br. 3 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  <derivirana_varijabla naziv="DomainObject.Predmet.Referada.Sud.Naziv">Općinski sud u Crikvenici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Obala dr. Franje Tuđmana 2</izvorni_sadrzaj>
    <derivirana_varijabla naziv="DomainObject.Predmet.Sud.Adresa.UlicaIKBR_1">Obala dr. Franje Tuđmana 2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Bernard Jugovac</item>
    </izvorni_sadrzaj>
    <derivirana_varijabla naziv="DomainObject.Predmet.ProtuStrankaListFormated_1">
      <item>Bernard Jugovac</item>
    </derivirana_varijabla>
  </DomainObject.Predmet.ProtuStrankaListFormated>
  <DomainObject.Predmet.ProtuStrankaListFormatedOIB>
    <izvorni_sadrzaj>
      <item>Bernard Jugovac, OIB 78802593683</item>
    </izvorni_sadrzaj>
    <derivirana_varijabla naziv="DomainObject.Predmet.ProtuStrankaListFormatedOIB_1">
      <item>Bernard Jugovac, OIB 78802593683</item>
    </derivirana_varijabla>
  </DomainObject.Predmet.ProtuStrankaListFormatedOIB>
  <DomainObject.Predmet.ProtuStrankaListFormatedWithAdress>
    <izvorni_sadrzaj>
      <item>Bernard Jugovac, Frankopanska 27 
, 51260 Crikvenica</item>
    </izvorni_sadrzaj>
    <derivirana_varijabla naziv="DomainObject.Predmet.ProtuStrankaListFormatedWithAdress_1">
      <item>Bernard Jugovac, Frankopanska 27, 51260 Crikvenica</item>
    </derivirana_varijabla>
  </DomainObject.Predmet.ProtuStrankaListFormatedWithAdress>
  <DomainObject.Predmet.ProtuStrankaListFormatedWithAdressOIB>
    <izvorni_sadrzaj>
      <item>Bernard Jugovac, OIB 78802593683, Frankopanska 27 
, 51260 Crikvenica</item>
    </izvorni_sadrzaj>
    <derivirana_varijabla naziv="DomainObject.Predmet.ProtuStrankaListFormatedWithAdressOIB_1">
      <item>Bernard Jugovac, OIB 78802593683, Frankopanska 27 
, 51260 Crikvenica</item>
    </derivirana_varijabla>
  </DomainObject.Predmet.ProtuStrankaListFormatedWithAdressOIB>
  <DomainObject.Predmet.ProtuStrankaListNazivFormated>
    <izvorni_sadrzaj>
      <item>Bernard Jugovac</item>
    </izvorni_sadrzaj>
    <derivirana_varijabla naziv="DomainObject.Predmet.ProtuStrankaListNazivFormated_1">
      <item>Bernard Jugovac</item>
    </derivirana_varijabla>
  </DomainObject.Predmet.ProtuStrankaListNazivFormated>
  <DomainObject.Predmet.ProtuStrankaListNazivFormatedOIB>
    <izvorni_sadrzaj>
      <item>Bernard Jugovac, OIB 78802593683</item>
    </izvorni_sadrzaj>
    <derivirana_varijabla naziv="DomainObject.Predmet.ProtuStrankaListNazivFormatedOIB_1">
      <item>Bernard Jugovac, OIB 78802593683</item>
    </derivirana_varijabla>
  </DomainObject.Predmet.ProtuStrankaListNazivFormatedOIB>
  <DomainObject.Predmet.OstaliListFormated>
    <izvorni_sadrzaj>
      <item>Općinski sud u Crikvenici</item>
      <item>Valentina Uković</item>
      <item>Policijska Postaja Crikvenica</item>
    </izvorni_sadrzaj>
    <derivirana_varijabla naziv="DomainObject.Predmet.OstaliListFormated_1">
      <item>Općinski sud u Crikvenici</item>
      <item>Valentina Uković</item>
      <item>Policijska Postaja Crikvenica</item>
    </derivirana_varijabla>
    <derivirana_varijabla naziv="DrugaOsoba">
      <item>Općinski sud u Crikvenici</item>
      <item>Valentina Uković</item>
      <item>Policijska Postaja Crikvenica</item>
    </derivirana_varijabla>
  </DomainObject.Predmet.OstaliListFormated>
  <DomainObject.Predmet.OstaliListFormatedOIB>
    <izvorni_sadrzaj>
      <item>Općinski sud u Crikvenici, OIB 74084245037</item>
      <item>Valentina Uković, OIB 87639571963</item>
      <item>Policijska Postaja Crikvenica</item>
    </izvorni_sadrzaj>
    <derivirana_varijabla naziv="DomainObject.Predmet.OstaliListFormatedOIB_1">
      <item>Općinski sud u Crikvenici, OIB 74084245037</item>
      <item>Valentina Uković, OIB 87639571963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  <item>Policijska Postaja Crikvenica, Kralja Tomislava 85 A
, 51260 Crikvenica</item>
    </izvorni_sadrzaj>
    <derivirana_varijabla naziv="DomainObject.Predmet.OstaliListFormatedWithAdress_1">
      <item>Općinski sud u Crikvenici, Kralja Tomislava 85 A
, 51260 Crikvenica</item>
      <item>Valentina Uković, Stara cesta 2
, 53270 Senj</item>
      <item>Policijska Postaja Crikvenica, Kralja Tomislava 85 A
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  <item>Policijska Postaja Crikvenica, Kralja Tomislava 85 A
, 51260 Crikvenica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  <item>Policijska Postaja Crikvenica, Kralja Tomislava 85 A
, 51260 Crikvenica</item>
    </derivirana_varijabla>
  </DomainObject.Predmet.OstaliListFormatedWithAdressOIB>
  <DomainObject.Predmet.OstaliListNazivFormated>
    <izvorni_sadrzaj>
      <item>Općinski sud u Crikvenici</item>
      <item>Valentina Uković</item>
      <item>Policijska Postaja Crikvenica</item>
    </izvorni_sadrzaj>
    <derivirana_varijabla naziv="DomainObject.Predmet.OstaliListNazivFormated_1">
      <item>Općinski sud u Crikvenici</item>
      <item>Valentina Uković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  <item>Policijska Postaja Crikvenica</item>
    </izvorni_sadrzaj>
    <derivirana_varijabla naziv="DomainObject.Predmet.OstaliListNazivFormatedOIB_1">
      <item>Općinski sud u Crikvenici, OIB 74084245037</item>
      <item>Valentina Uković, OIB 87639571963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članka 54. stavka 3</derivirana_varijabla>
  </DomainObject.Predmet.ClanakZakona>
  <DomainObject.Predmet.ClanakZakonaFull>
    <izvorni_sadrzaj>članka 3. stavka 1.</izvorni_sadrzaj>
    <derivirana_varijabla naziv="DomainObject.Predmet.ClanakZakonaFull_1">članka 54.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19. lipnja 2024.</izvorni_sadrzaj>
    <derivirana_varijabla naziv="DomainObject.Datum_1">19. lipnja 2024.</derivirana_varijabla>
    <derivirana_varijabla naziv="datum">19. lipnja 2024.</derivirana_varijabla>
    <derivirana_varijabla naziv="datumpravomocnosti">19. lipnja 2024.</derivirana_varijabla>
    <derivirana_varijabla naziv="datumizvrsnosti">19. lipnja 2024.</derivirana_varijabla>
  </DomainObject.Datum>
  <DomainObject.PoslovniBrojDokumenta>
    <izvorni_sadrzaj>Pp Ikp-458/2020-3</izvorni_sadrzaj>
    <derivirana_varijabla naziv="DomainObject.PoslovniBrojDokumenta_1">Pp Ikp-458/2020-3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Bernard Jugovac</izvorni_sadrzaj>
    <derivirana_varijabla naziv="DomainObject.Predmet.ProtustrankaIDrugi_1">Bernard Jugovac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Bernard Jugovac, OIB 78802593683, Frankopanska 27 
, 51260 Crikvenica</izvorni_sadrzaj>
    <derivirana_varijabla naziv="DomainObject.Predmet.ProtustrankaIDrugiAdressOIB_1">Bernard Jugovac, OIB 78802593683, Frankopanska 27 
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Bernard Jugovac</item>
      <item>Općinski sud u Crikvenici</item>
      <item>Općinski sud u Crikvenici</item>
      <item>Valentina Uković</item>
      <item>Policijska Postaja Crikvenica</item>
    </izvorni_sadrzaj>
    <derivirana_varijabla naziv="DomainObject.Predmet.SudioniciListNaziv_1">
      <item>Bernard Jugovac</item>
      <item>Općinski sud u Crikvenici</item>
      <item>Općinski sud u Crikvenici</item>
      <item>Valentina Uković</item>
      <item>Policijska Postaja Crikvenica</item>
    </derivirana_varijabla>
    <derivirana_varijabla naziv="OstaliSudionici">
      <item>Bernard Jugovac</item>
      <item>Općinski sud u Crikvenici</item>
      <item>Općinski sud u Crikvenici</item>
      <item>Valentina Uković</item>
      <item>Policijska Postaja Crikvenica</item>
    </derivirana_varijabla>
  </DomainObject.Predmet.SudioniciListNaziv>
  <DomainObject.Predmet.SudioniciListAdressOIB>
    <izvorni_sadrzaj>
      <item>Bernard Jugovac, OIB 78802593683, Frankopanska 27 
,51260 Crikvenica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Policijska Postaja Crikvenica, Kralja Tomislava 85 A
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Policijska Postaja Crikvenica,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78802593683</item>
      <item>, OIB 74084245037</item>
      <item>, OIB 74084245037</item>
      <item>, OIB 87639571963</item>
      <item>, OIB null</item>
    </izvorni_sadrzaj>
    <derivirana_varijabla naziv="DomainObject.Predmet.SudioniciListNazivOIB_1">
      <item>, OIB 78802593683</item>
      <item>, OIB 74084245037</item>
      <item>, OIB 74084245037</item>
      <item>, OIB 87639571963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listopada 2020.</izvorni_sadrzaj>
    <derivirana_varijabla naziv="DomainObject.PredzadnjaOdlukaIzPredmeta.DatumDonosenjaOdluke_1">6. listopada 2020.</derivirana_varijabla>
  </DomainObject.PredzadnjaOdlukaIzPredmeta.DatumDonosenjaOdluke>
  <DomainObject.PredzadnjaOdlukaIzPredmeta.Oznaka>
    <izvorni_sadrzaj>Pp Ikp-458/2020-2</izvorni_sadrzaj>
    <derivirana_varijabla naziv="DomainObject.PredzadnjaOdlukaIzPredmeta.Oznaka_1">Pp Ikp-458/2020-2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2019.</izvorni_sadrzaj>
    <derivirana_varijabla naziv="DomainObject.Predmet.DatumPocetkaProcesa_1">26.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Bernard Jugovac, Frankopanska 27 
, 51260 Crikvenica</izvorni_sadrzaj>
    <derivirana_varijabla naziv="DomainObject.Predmet.OsudenikImePrezimeAdresa_1">Bernard Jugovac, Frankopanska 27 
, 51260 Crikvenica</derivirana_varijabla>
  </DomainObject.Predmet.OsudenikImePrezimeAdresa>
  <DomainObject.Predmet.OsudenikImePrezimeOIBDatRodenja>
    <izvorni_sadrzaj>Bernard Jugovac, OIB 78802593683, rođen-a 23.12.1995.</izvorni_sadrzaj>
    <derivirana_varijabla naziv="DomainObject.Predmet.OsudenikImePrezimeOIBDatRodenja_1">Bernard Jugovac, OIB 78802593683, rođen-a 23.12.1995.</derivirana_varijabla>
  </DomainObject.Predmet.OsudenikImePrezimeOIBDatRodenja>
  <DomainObject.IkpPredmet.OdlukaRjesenjeIshodisni>
    <izvorni_sadrzaj>Pp J-538/2019-6 donesena 28.02.2019.</izvorni_sadrzaj>
    <derivirana_varijabla naziv="DomainObject.IkpPredmet.OdlukaRjesenjeIshodisni_1">Pp J-538/2019-6 donesena 28.02.2019.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18.04.2019.</izvorni_sadrzaj>
    <derivirana_varijabla naziv="DomainObject.IkpPredmet.IshodisnaOdlukaDatumPravomocnosti_1">18.04.2019.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F83E9-8A13-465B-8090-0EE2A56A3B5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321</properties:Words>
  <properties:Characters>1890</properties:Characters>
  <properties:Lines>65</properties:Lines>
  <properties:Paragraphs>32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2024-06-19T11:44:00Z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2024-06-19T11:44:00Z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Ikp-458/2020-3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2007248444</vt:lpwstr>
  </prop:property>
</prop:Properties>
</file>